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1BEC7" w14:textId="043BA9E8" w:rsidR="000A0228" w:rsidRPr="0050393C" w:rsidRDefault="00F2204F" w:rsidP="0050393C">
      <w:pPr>
        <w:jc w:val="center"/>
        <w:rPr>
          <w:rFonts w:asciiTheme="minorHAnsi" w:hAnsiTheme="minorHAnsi" w:cstheme="minorHAnsi"/>
        </w:rPr>
      </w:pPr>
      <w:r w:rsidRPr="009215CF">
        <w:rPr>
          <w:rFonts w:asciiTheme="minorHAnsi" w:hAnsiTheme="minorHAnsi" w:cstheme="minorHAnsi"/>
          <w:b/>
          <w:lang w:val="de-DE"/>
        </w:rPr>
        <w:t xml:space="preserve">OŚWIADCZENIE </w:t>
      </w:r>
      <w:r w:rsidR="002A04CF" w:rsidRPr="009215CF">
        <w:rPr>
          <w:rFonts w:asciiTheme="minorHAnsi" w:hAnsiTheme="minorHAnsi" w:cstheme="minorHAnsi"/>
          <w:b/>
          <w:bCs/>
        </w:rPr>
        <w:t>WYKONAWCY</w:t>
      </w:r>
    </w:p>
    <w:p w14:paraId="5A60B79A" w14:textId="77777777" w:rsidR="000A0228" w:rsidRPr="009215CF" w:rsidRDefault="00F2204F">
      <w:pPr>
        <w:pStyle w:val="Default"/>
        <w:jc w:val="center"/>
        <w:rPr>
          <w:rFonts w:asciiTheme="minorHAnsi" w:hAnsiTheme="minorHAnsi" w:cstheme="minorHAnsi"/>
        </w:rPr>
      </w:pPr>
      <w:r w:rsidRPr="009215CF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o aktualności informacji zawartych w oświadczeniu, o którym mowa w art. 125 ust.1 ustawy                                  z dnia 11 września 2019 r. Prawo zamówień publicznych </w:t>
      </w:r>
      <w:r w:rsidR="002A04CF" w:rsidRPr="009215CF">
        <w:rPr>
          <w:rFonts w:asciiTheme="minorHAnsi" w:hAnsiTheme="minorHAnsi" w:cstheme="minorHAnsi"/>
          <w:b/>
          <w:sz w:val="20"/>
          <w:szCs w:val="20"/>
        </w:rPr>
        <w:t>(</w:t>
      </w:r>
      <w:proofErr w:type="spellStart"/>
      <w:r w:rsidR="002A04CF" w:rsidRPr="009215CF">
        <w:rPr>
          <w:rFonts w:asciiTheme="minorHAnsi" w:hAnsiTheme="minorHAnsi" w:cstheme="minorHAnsi"/>
          <w:b/>
          <w:sz w:val="20"/>
          <w:szCs w:val="20"/>
        </w:rPr>
        <w:t>t.j</w:t>
      </w:r>
      <w:proofErr w:type="spellEnd"/>
      <w:r w:rsidR="002A04CF" w:rsidRPr="009215CF">
        <w:rPr>
          <w:rFonts w:asciiTheme="minorHAnsi" w:hAnsiTheme="minorHAnsi" w:cstheme="minorHAnsi"/>
          <w:b/>
          <w:sz w:val="20"/>
          <w:szCs w:val="20"/>
        </w:rPr>
        <w:t>. Dz. U. z 2024 r. poz. 1320</w:t>
      </w:r>
      <w:r w:rsidRPr="009215CF">
        <w:rPr>
          <w:rFonts w:asciiTheme="minorHAnsi" w:hAnsiTheme="minorHAnsi" w:cstheme="minorHAnsi"/>
          <w:b/>
          <w:sz w:val="20"/>
          <w:szCs w:val="20"/>
        </w:rPr>
        <w:t>)</w:t>
      </w:r>
    </w:p>
    <w:p w14:paraId="4B706A95" w14:textId="36D8D892" w:rsidR="000A0228" w:rsidRPr="009215CF" w:rsidRDefault="00232569" w:rsidP="00232569">
      <w:pPr>
        <w:pStyle w:val="Default"/>
        <w:tabs>
          <w:tab w:val="left" w:pos="726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32B5B597" w14:textId="77777777" w:rsidR="000A0228" w:rsidRPr="009215CF" w:rsidRDefault="00F2204F">
      <w:pPr>
        <w:pStyle w:val="Default"/>
        <w:jc w:val="center"/>
        <w:rPr>
          <w:rFonts w:asciiTheme="minorHAnsi" w:hAnsiTheme="minorHAnsi" w:cstheme="minorHAnsi"/>
        </w:rPr>
      </w:pPr>
      <w:r w:rsidRPr="009215CF">
        <w:rPr>
          <w:rFonts w:asciiTheme="minorHAnsi" w:hAnsiTheme="minorHAnsi" w:cstheme="minorHAnsi"/>
          <w:b/>
          <w:bCs/>
          <w:color w:val="auto"/>
          <w:sz w:val="22"/>
          <w:szCs w:val="22"/>
        </w:rPr>
        <w:t>W ZAKRESIE PODSTAW WYKLUCZENIA Z POSTĘPOWANIA</w:t>
      </w:r>
    </w:p>
    <w:p w14:paraId="00042512" w14:textId="77777777" w:rsidR="000A0228" w:rsidRPr="009215CF" w:rsidRDefault="000A0228">
      <w:pPr>
        <w:rPr>
          <w:rFonts w:asciiTheme="minorHAnsi" w:hAnsiTheme="minorHAnsi" w:cstheme="minorHAnsi"/>
        </w:rPr>
      </w:pPr>
    </w:p>
    <w:p w14:paraId="3A0ED465" w14:textId="203891A5" w:rsidR="000A0228" w:rsidRPr="009215CF" w:rsidRDefault="00B12FDD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="00F2204F" w:rsidRPr="009215CF">
        <w:rPr>
          <w:rFonts w:asciiTheme="minorHAnsi" w:hAnsiTheme="minorHAnsi" w:cstheme="minorHAnsi"/>
        </w:rPr>
        <w:t xml:space="preserve">a potrzeby postępowania o udzielenie zamówienia publicznego prowadzonego </w:t>
      </w:r>
    </w:p>
    <w:p w14:paraId="4C94E6B4" w14:textId="0163852B" w:rsidR="000A0228" w:rsidRPr="00FB7D82" w:rsidRDefault="00F2204F" w:rsidP="00FB7D82">
      <w:pPr>
        <w:jc w:val="center"/>
        <w:rPr>
          <w:rFonts w:asciiTheme="minorHAnsi" w:hAnsiTheme="minorHAnsi" w:cstheme="minorHAnsi"/>
        </w:rPr>
      </w:pPr>
      <w:r w:rsidRPr="009215CF">
        <w:rPr>
          <w:rFonts w:asciiTheme="minorHAnsi" w:hAnsiTheme="minorHAnsi" w:cstheme="minorHAnsi"/>
        </w:rPr>
        <w:t>w trybie</w:t>
      </w:r>
      <w:r w:rsidRPr="009215CF">
        <w:rPr>
          <w:rFonts w:asciiTheme="minorHAnsi" w:hAnsiTheme="minorHAnsi" w:cstheme="minorHAnsi"/>
          <w:szCs w:val="22"/>
        </w:rPr>
        <w:t xml:space="preserve"> przetargu nieograniczonego pn</w:t>
      </w:r>
      <w:r w:rsidR="009215CF">
        <w:rPr>
          <w:rFonts w:asciiTheme="minorHAnsi" w:hAnsiTheme="minorHAnsi" w:cstheme="minorHAnsi"/>
          <w:szCs w:val="22"/>
        </w:rPr>
        <w:t>.</w:t>
      </w:r>
      <w:r w:rsidRPr="009215CF">
        <w:rPr>
          <w:rFonts w:asciiTheme="minorHAnsi" w:hAnsiTheme="minorHAnsi" w:cstheme="minorHAnsi"/>
          <w:szCs w:val="22"/>
        </w:rPr>
        <w:t>:</w:t>
      </w:r>
    </w:p>
    <w:p w14:paraId="6FFEA5E8" w14:textId="2432EA88" w:rsidR="00814CE5" w:rsidRPr="00814CE5" w:rsidRDefault="0050393C" w:rsidP="00814CE5">
      <w:pPr>
        <w:spacing w:line="276" w:lineRule="auto"/>
        <w:jc w:val="center"/>
        <w:rPr>
          <w:rFonts w:asciiTheme="minorHAnsi" w:hAnsiTheme="minorHAnsi" w:cstheme="minorHAnsi"/>
          <w:b/>
          <w:color w:val="0070C0"/>
          <w:sz w:val="24"/>
          <w:szCs w:val="24"/>
        </w:rPr>
      </w:pPr>
      <w:r w:rsidRPr="001C268E">
        <w:rPr>
          <w:color w:val="0070C0"/>
        </w:rPr>
        <w:t xml:space="preserve"> </w:t>
      </w:r>
    </w:p>
    <w:p w14:paraId="0B9DC701" w14:textId="0A0682E9" w:rsidR="00B12FDD" w:rsidRPr="001C268E" w:rsidRDefault="00232569" w:rsidP="00B12FDD">
      <w:pPr>
        <w:spacing w:line="276" w:lineRule="auto"/>
        <w:jc w:val="center"/>
        <w:rPr>
          <w:rFonts w:asciiTheme="minorHAnsi" w:hAnsiTheme="minorHAnsi" w:cstheme="minorHAnsi"/>
          <w:b/>
          <w:color w:val="0070C0"/>
          <w:sz w:val="24"/>
          <w:szCs w:val="24"/>
        </w:rPr>
      </w:pPr>
      <w:r w:rsidRPr="00232569">
        <w:rPr>
          <w:rFonts w:asciiTheme="minorHAnsi" w:hAnsiTheme="minorHAnsi" w:cstheme="minorHAnsi"/>
          <w:b/>
          <w:color w:val="0070C0"/>
          <w:sz w:val="24"/>
          <w:szCs w:val="24"/>
        </w:rPr>
        <w:t xml:space="preserve"> „Dostawa wyrobów medycznych jednorazowych na potrzeby Szpitala Miejskiego w Siemianowicach Śląskich  Sp. z o .o. – część 1”</w:t>
      </w:r>
    </w:p>
    <w:p w14:paraId="7A8B58FE" w14:textId="77777777" w:rsidR="00B12FDD" w:rsidRDefault="00B12FDD">
      <w:pPr>
        <w:rPr>
          <w:rFonts w:asciiTheme="minorHAnsi" w:hAnsiTheme="minorHAnsi" w:cstheme="minorHAnsi"/>
        </w:rPr>
      </w:pPr>
    </w:p>
    <w:p w14:paraId="27E2C37F" w14:textId="450F6465" w:rsidR="000A0228" w:rsidRPr="009215CF" w:rsidRDefault="00F2204F">
      <w:pPr>
        <w:rPr>
          <w:rFonts w:asciiTheme="minorHAnsi" w:hAnsiTheme="minorHAnsi" w:cstheme="minorHAnsi"/>
        </w:rPr>
      </w:pPr>
      <w:r w:rsidRPr="009215CF">
        <w:rPr>
          <w:rFonts w:asciiTheme="minorHAnsi" w:hAnsiTheme="minorHAnsi" w:cstheme="minorHAnsi"/>
          <w:b/>
        </w:rPr>
        <w:t>Nazwa Wykonawcy:</w:t>
      </w:r>
      <w:r w:rsidRPr="009215CF">
        <w:rPr>
          <w:rFonts w:asciiTheme="minorHAnsi" w:hAnsiTheme="minorHAnsi" w:cstheme="minorHAnsi"/>
        </w:rPr>
        <w:t xml:space="preserve"> ...................................................................................................................................................................</w:t>
      </w:r>
    </w:p>
    <w:tbl>
      <w:tblPr>
        <w:tblW w:w="9360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0A0228" w:rsidRPr="009215CF" w14:paraId="6643C21D" w14:textId="77777777">
        <w:tc>
          <w:tcPr>
            <w:tcW w:w="93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72A57F" w14:textId="77777777" w:rsidR="000A0228" w:rsidRPr="009215CF" w:rsidRDefault="00F2204F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9215CF">
              <w:rPr>
                <w:rFonts w:asciiTheme="minorHAnsi" w:hAnsiTheme="minorHAnsi" w:cstheme="minorHAnsi"/>
                <w:i/>
                <w:lang w:bidi="hi-IN"/>
              </w:rPr>
              <w:t>(pełna nazwa/firma, adres, w zależności od podmiotu: NIP/PESEL, KRS/CEIDG)</w:t>
            </w:r>
          </w:p>
        </w:tc>
      </w:tr>
    </w:tbl>
    <w:p w14:paraId="507ACF97" w14:textId="709A9A3F" w:rsidR="000A0228" w:rsidRPr="009215CF" w:rsidRDefault="000A0228">
      <w:pPr>
        <w:ind w:left="-142" w:right="-142"/>
        <w:rPr>
          <w:rFonts w:asciiTheme="minorHAnsi" w:hAnsiTheme="minorHAnsi" w:cstheme="minorHAnsi"/>
        </w:rPr>
      </w:pPr>
    </w:p>
    <w:p w14:paraId="127AB3C4" w14:textId="77777777" w:rsidR="000A0228" w:rsidRPr="009215CF" w:rsidRDefault="00F2204F" w:rsidP="00FB7D82">
      <w:pPr>
        <w:jc w:val="both"/>
        <w:rPr>
          <w:rFonts w:asciiTheme="minorHAnsi" w:hAnsiTheme="minorHAnsi" w:cstheme="minorHAnsi"/>
        </w:rPr>
      </w:pPr>
      <w:r w:rsidRPr="009215CF">
        <w:rPr>
          <w:rFonts w:asciiTheme="minorHAnsi" w:hAnsiTheme="minorHAnsi" w:cstheme="minorHAnsi"/>
          <w:bCs/>
        </w:rPr>
        <w:t xml:space="preserve">W związku z ubieganiem się o udzielenia niniejszego zamówienia </w:t>
      </w:r>
      <w:r w:rsidRPr="009215CF">
        <w:rPr>
          <w:rFonts w:asciiTheme="minorHAnsi" w:hAnsiTheme="minorHAnsi" w:cstheme="minorHAnsi"/>
        </w:rPr>
        <w:t>oświadczamy,</w:t>
      </w:r>
      <w:r w:rsidRPr="009215CF">
        <w:rPr>
          <w:rFonts w:asciiTheme="minorHAnsi" w:hAnsiTheme="minorHAnsi" w:cstheme="minorHAnsi"/>
          <w:bCs/>
        </w:rPr>
        <w:t xml:space="preserve"> że informacje zawarte w oświadczeniu, o którym mowa w art. 125 ust. 1 </w:t>
      </w:r>
      <w:r w:rsidRPr="009215CF">
        <w:rPr>
          <w:rFonts w:asciiTheme="minorHAnsi" w:hAnsiTheme="minorHAnsi" w:cstheme="minorHAnsi"/>
        </w:rPr>
        <w:t>ustawy z dnia 11 września 2019 roku Prawo zamówie</w:t>
      </w:r>
      <w:r w:rsidR="002A04CF" w:rsidRPr="009215CF">
        <w:rPr>
          <w:rFonts w:asciiTheme="minorHAnsi" w:hAnsiTheme="minorHAnsi" w:cstheme="minorHAnsi"/>
        </w:rPr>
        <w:t>ń publicznych (</w:t>
      </w:r>
      <w:proofErr w:type="spellStart"/>
      <w:r w:rsidR="002A04CF" w:rsidRPr="009215CF">
        <w:rPr>
          <w:rFonts w:asciiTheme="minorHAnsi" w:hAnsiTheme="minorHAnsi" w:cstheme="minorHAnsi"/>
        </w:rPr>
        <w:t>t.j</w:t>
      </w:r>
      <w:proofErr w:type="spellEnd"/>
      <w:r w:rsidR="002A04CF" w:rsidRPr="009215CF">
        <w:rPr>
          <w:rFonts w:asciiTheme="minorHAnsi" w:hAnsiTheme="minorHAnsi" w:cstheme="minorHAnsi"/>
        </w:rPr>
        <w:t>. Dz.U. z 2024 r. poz.1320</w:t>
      </w:r>
      <w:r w:rsidRPr="009215CF">
        <w:rPr>
          <w:rFonts w:asciiTheme="minorHAnsi" w:hAnsiTheme="minorHAnsi" w:cstheme="minorHAnsi"/>
        </w:rPr>
        <w:t>)</w:t>
      </w:r>
      <w:r w:rsidRPr="009215CF">
        <w:rPr>
          <w:rFonts w:asciiTheme="minorHAnsi" w:hAnsiTheme="minorHAnsi" w:cstheme="minorHAnsi"/>
          <w:bCs/>
        </w:rPr>
        <w:t>, zwaną</w:t>
      </w:r>
      <w:r w:rsidR="001E4BBC" w:rsidRPr="009215CF">
        <w:rPr>
          <w:rFonts w:asciiTheme="minorHAnsi" w:hAnsiTheme="minorHAnsi" w:cstheme="minorHAnsi"/>
          <w:bCs/>
        </w:rPr>
        <w:t xml:space="preserve"> dalej ustawą Pzp</w:t>
      </w:r>
      <w:r w:rsidRPr="009215CF">
        <w:rPr>
          <w:rFonts w:asciiTheme="minorHAnsi" w:hAnsiTheme="minorHAnsi" w:cstheme="minorHAnsi"/>
          <w:bCs/>
        </w:rPr>
        <w:t xml:space="preserve"> w zakresie podstaw wykluczenia </w:t>
      </w:r>
      <w:r w:rsidR="001E4BBC" w:rsidRPr="009215CF">
        <w:rPr>
          <w:rFonts w:asciiTheme="minorHAnsi" w:hAnsiTheme="minorHAnsi" w:cstheme="minorHAnsi"/>
          <w:bCs/>
        </w:rPr>
        <w:br/>
      </w:r>
      <w:r w:rsidRPr="009215CF">
        <w:rPr>
          <w:rFonts w:asciiTheme="minorHAnsi" w:hAnsiTheme="minorHAnsi" w:cstheme="minorHAnsi"/>
          <w:bCs/>
        </w:rPr>
        <w:t>z</w:t>
      </w:r>
      <w:r w:rsidR="002A04CF" w:rsidRPr="009215CF">
        <w:rPr>
          <w:rFonts w:asciiTheme="minorHAnsi" w:hAnsiTheme="minorHAnsi" w:cstheme="minorHAnsi"/>
          <w:bCs/>
        </w:rPr>
        <w:t xml:space="preserve"> postępowania wskazanych przez Z</w:t>
      </w:r>
      <w:r w:rsidRPr="009215CF">
        <w:rPr>
          <w:rFonts w:asciiTheme="minorHAnsi" w:hAnsiTheme="minorHAnsi" w:cstheme="minorHAnsi"/>
          <w:bCs/>
        </w:rPr>
        <w:t>amawiającego, o których mowa w:</w:t>
      </w:r>
    </w:p>
    <w:p w14:paraId="084F2CDD" w14:textId="77777777" w:rsidR="000A0228" w:rsidRPr="009215CF" w:rsidRDefault="00F2204F">
      <w:pPr>
        <w:pStyle w:val="elementor-icon-list-item"/>
        <w:numPr>
          <w:ilvl w:val="0"/>
          <w:numId w:val="1"/>
        </w:numPr>
        <w:shd w:val="clear" w:color="auto" w:fill="FFFFFF"/>
        <w:rPr>
          <w:rFonts w:asciiTheme="minorHAnsi" w:hAnsiTheme="minorHAnsi" w:cstheme="minorHAnsi"/>
        </w:rPr>
      </w:pPr>
      <w:r w:rsidRPr="009215CF">
        <w:rPr>
          <w:rStyle w:val="elementor-icon-list-text"/>
          <w:rFonts w:asciiTheme="minorHAnsi" w:hAnsiTheme="minorHAnsi" w:cstheme="minorHAnsi"/>
          <w:sz w:val="20"/>
          <w:szCs w:val="20"/>
        </w:rPr>
        <w:t>Art</w:t>
      </w:r>
      <w:r w:rsidR="001E4BBC" w:rsidRPr="009215CF">
        <w:rPr>
          <w:rStyle w:val="elementor-icon-list-text"/>
          <w:rFonts w:asciiTheme="minorHAnsi" w:hAnsiTheme="minorHAnsi" w:cstheme="minorHAnsi"/>
          <w:sz w:val="20"/>
          <w:szCs w:val="20"/>
        </w:rPr>
        <w:t>. 108 ust. 1 pkt 3 ustawy Pzp</w:t>
      </w:r>
      <w:r w:rsidRPr="009215CF">
        <w:rPr>
          <w:rStyle w:val="elementor-icon-list-text"/>
          <w:rFonts w:asciiTheme="minorHAnsi" w:hAnsiTheme="minorHAnsi" w:cstheme="minorHAnsi"/>
          <w:sz w:val="20"/>
          <w:szCs w:val="20"/>
        </w:rPr>
        <w:t>,</w:t>
      </w:r>
      <w:r w:rsidRPr="009215C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078D8C6" w14:textId="77777777" w:rsidR="000A0228" w:rsidRPr="009215CF" w:rsidRDefault="00F2204F">
      <w:pPr>
        <w:pStyle w:val="elementor-icon-list-item"/>
        <w:numPr>
          <w:ilvl w:val="0"/>
          <w:numId w:val="1"/>
        </w:numPr>
        <w:shd w:val="clear" w:color="auto" w:fill="FFFFFF"/>
        <w:rPr>
          <w:rFonts w:asciiTheme="minorHAnsi" w:hAnsiTheme="minorHAnsi" w:cstheme="minorHAnsi"/>
        </w:rPr>
      </w:pPr>
      <w:r w:rsidRPr="009215CF">
        <w:rPr>
          <w:rStyle w:val="elementor-icon-list-text"/>
          <w:rFonts w:asciiTheme="minorHAnsi" w:hAnsiTheme="minorHAnsi" w:cstheme="minorHAnsi"/>
          <w:sz w:val="20"/>
          <w:szCs w:val="20"/>
        </w:rPr>
        <w:t xml:space="preserve">Art. 108 ust. 1 pkt 4 ustawy </w:t>
      </w:r>
      <w:r w:rsidR="001E4BBC" w:rsidRPr="009215CF">
        <w:rPr>
          <w:rStyle w:val="elementor-icon-list-text"/>
          <w:rFonts w:asciiTheme="minorHAnsi" w:hAnsiTheme="minorHAnsi" w:cstheme="minorHAnsi"/>
          <w:sz w:val="20"/>
          <w:szCs w:val="20"/>
        </w:rPr>
        <w:t>Pzp,</w:t>
      </w:r>
      <w:r w:rsidR="001E4BBC" w:rsidRPr="009215CF">
        <w:rPr>
          <w:rFonts w:asciiTheme="minorHAnsi" w:hAnsiTheme="minorHAnsi" w:cstheme="minorHAnsi"/>
          <w:sz w:val="20"/>
          <w:szCs w:val="20"/>
        </w:rPr>
        <w:t xml:space="preserve"> </w:t>
      </w:r>
      <w:r w:rsidRPr="009215CF">
        <w:rPr>
          <w:rStyle w:val="elementor-icon-list-text"/>
          <w:rFonts w:asciiTheme="minorHAnsi" w:hAnsiTheme="minorHAnsi" w:cstheme="minorHAnsi"/>
          <w:sz w:val="20"/>
          <w:szCs w:val="20"/>
        </w:rPr>
        <w:t>dotyczących orzeczenia zakazu ubiegania się o zamówienie publiczne tytułem środka zapobiegawczego,</w:t>
      </w:r>
      <w:r w:rsidRPr="009215C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7211081" w14:textId="77777777" w:rsidR="000A0228" w:rsidRPr="009215CF" w:rsidRDefault="00F2204F" w:rsidP="001E4BBC">
      <w:pPr>
        <w:pStyle w:val="elementor-icon-list-item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</w:rPr>
      </w:pPr>
      <w:r w:rsidRPr="009215CF">
        <w:rPr>
          <w:rStyle w:val="elementor-icon-list-text"/>
          <w:rFonts w:asciiTheme="minorHAnsi" w:hAnsiTheme="minorHAnsi" w:cstheme="minorHAnsi"/>
          <w:sz w:val="20"/>
          <w:szCs w:val="20"/>
        </w:rPr>
        <w:t xml:space="preserve">Art. 108 ust. 1 pkt 5 ustawy </w:t>
      </w:r>
      <w:r w:rsidR="001E4BBC" w:rsidRPr="009215CF">
        <w:rPr>
          <w:rStyle w:val="elementor-icon-list-text"/>
          <w:rFonts w:asciiTheme="minorHAnsi" w:hAnsiTheme="minorHAnsi" w:cstheme="minorHAnsi"/>
          <w:sz w:val="20"/>
          <w:szCs w:val="20"/>
        </w:rPr>
        <w:t>Pzp,</w:t>
      </w:r>
      <w:r w:rsidR="001E4BBC" w:rsidRPr="009215CF">
        <w:rPr>
          <w:rFonts w:asciiTheme="minorHAnsi" w:hAnsiTheme="minorHAnsi" w:cstheme="minorHAnsi"/>
          <w:sz w:val="20"/>
          <w:szCs w:val="20"/>
        </w:rPr>
        <w:t xml:space="preserve"> </w:t>
      </w:r>
      <w:r w:rsidRPr="009215CF">
        <w:rPr>
          <w:rStyle w:val="elementor-icon-list-text"/>
          <w:rFonts w:asciiTheme="minorHAnsi" w:hAnsiTheme="minorHAnsi" w:cstheme="minorHAnsi"/>
          <w:sz w:val="20"/>
          <w:szCs w:val="20"/>
        </w:rPr>
        <w:t xml:space="preserve">dotyczących zawarcia z innymi wykonawcami porozumienia </w:t>
      </w:r>
      <w:r w:rsidR="001E4BBC" w:rsidRPr="009215CF">
        <w:rPr>
          <w:rStyle w:val="elementor-icon-list-text"/>
          <w:rFonts w:asciiTheme="minorHAnsi" w:hAnsiTheme="minorHAnsi" w:cstheme="minorHAnsi"/>
          <w:sz w:val="20"/>
          <w:szCs w:val="20"/>
        </w:rPr>
        <w:br/>
      </w:r>
      <w:r w:rsidRPr="009215CF">
        <w:rPr>
          <w:rStyle w:val="elementor-icon-list-text"/>
          <w:rFonts w:asciiTheme="minorHAnsi" w:hAnsiTheme="minorHAnsi" w:cstheme="minorHAnsi"/>
          <w:sz w:val="20"/>
          <w:szCs w:val="20"/>
        </w:rPr>
        <w:t>mającego na celu zakłócenie konkurencji,</w:t>
      </w:r>
      <w:r w:rsidRPr="009215C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A82DFE8" w14:textId="77777777" w:rsidR="000A0228" w:rsidRPr="001F18CF" w:rsidRDefault="00F2204F">
      <w:pPr>
        <w:pStyle w:val="elementor-icon-list-item"/>
        <w:numPr>
          <w:ilvl w:val="0"/>
          <w:numId w:val="1"/>
        </w:numPr>
        <w:shd w:val="clear" w:color="auto" w:fill="FFFFFF"/>
        <w:rPr>
          <w:rStyle w:val="elementor-icon-list-text"/>
          <w:rFonts w:asciiTheme="minorHAnsi" w:hAnsiTheme="minorHAnsi" w:cstheme="minorHAnsi"/>
        </w:rPr>
      </w:pPr>
      <w:r w:rsidRPr="001F18CF">
        <w:rPr>
          <w:rStyle w:val="elementor-icon-list-text"/>
          <w:rFonts w:asciiTheme="minorHAnsi" w:hAnsiTheme="minorHAnsi" w:cstheme="minorHAnsi"/>
          <w:sz w:val="20"/>
          <w:szCs w:val="20"/>
        </w:rPr>
        <w:t xml:space="preserve">Art. 108 ust. 1 pkt 6 ustawy </w:t>
      </w:r>
      <w:r w:rsidR="001E4BBC" w:rsidRPr="001F18CF">
        <w:rPr>
          <w:rStyle w:val="elementor-icon-list-text"/>
          <w:rFonts w:asciiTheme="minorHAnsi" w:hAnsiTheme="minorHAnsi" w:cstheme="minorHAnsi"/>
          <w:sz w:val="20"/>
          <w:szCs w:val="20"/>
        </w:rPr>
        <w:t>Pzp,</w:t>
      </w:r>
    </w:p>
    <w:p w14:paraId="39D4A637" w14:textId="77777777" w:rsidR="000A0228" w:rsidRPr="00C534FD" w:rsidRDefault="00F2204F" w:rsidP="001E4BBC">
      <w:pPr>
        <w:pStyle w:val="elementor-icon-list-item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</w:rPr>
      </w:pPr>
      <w:r w:rsidRPr="009215CF">
        <w:rPr>
          <w:rFonts w:asciiTheme="minorHAnsi" w:hAnsiTheme="minorHAnsi" w:cstheme="minorHAnsi"/>
          <w:sz w:val="20"/>
          <w:szCs w:val="20"/>
        </w:rPr>
        <w:t>Art. 7 ust. 1 ustawy z dnia 13 kwietnia 2022 r. o szczególnych rozwiązaniach w zakresie przeciwdziałania wspieraniu agresji na Ukrainę oraz służących ochronie bezpi</w:t>
      </w:r>
      <w:r w:rsidR="002A04CF" w:rsidRPr="009215CF">
        <w:rPr>
          <w:rFonts w:asciiTheme="minorHAnsi" w:hAnsiTheme="minorHAnsi" w:cstheme="minorHAnsi"/>
          <w:sz w:val="20"/>
          <w:szCs w:val="20"/>
        </w:rPr>
        <w:t>eczeństwa narodowego (Dz.U. 2024 poz. 507</w:t>
      </w:r>
      <w:r w:rsidRPr="009215CF">
        <w:rPr>
          <w:rFonts w:asciiTheme="minorHAnsi" w:hAnsiTheme="minorHAnsi" w:cstheme="minorHAnsi"/>
          <w:sz w:val="20"/>
          <w:szCs w:val="20"/>
        </w:rPr>
        <w:t>)</w:t>
      </w:r>
    </w:p>
    <w:p w14:paraId="794E3C96" w14:textId="788931A2" w:rsidR="00C534FD" w:rsidRPr="00C534FD" w:rsidRDefault="00C534FD" w:rsidP="00C534FD">
      <w:pPr>
        <w:pStyle w:val="elementor-icon-list-item"/>
        <w:numPr>
          <w:ilvl w:val="0"/>
          <w:numId w:val="1"/>
        </w:numPr>
        <w:shd w:val="clear" w:color="auto" w:fill="FFFFFF"/>
        <w:rPr>
          <w:rFonts w:asciiTheme="minorHAnsi" w:hAnsiTheme="minorHAnsi" w:cstheme="minorHAnsi"/>
        </w:rPr>
      </w:pPr>
      <w:r w:rsidRPr="001F18CF">
        <w:rPr>
          <w:rStyle w:val="elementor-icon-list-text"/>
          <w:rFonts w:asciiTheme="minorHAnsi" w:hAnsiTheme="minorHAnsi" w:cstheme="minorHAnsi"/>
          <w:sz w:val="20"/>
          <w:szCs w:val="20"/>
        </w:rPr>
        <w:t xml:space="preserve">Art. </w:t>
      </w:r>
      <w:r>
        <w:rPr>
          <w:rStyle w:val="elementor-icon-list-text"/>
          <w:rFonts w:asciiTheme="minorHAnsi" w:hAnsiTheme="minorHAnsi" w:cstheme="minorHAnsi"/>
          <w:sz w:val="20"/>
          <w:szCs w:val="20"/>
        </w:rPr>
        <w:t xml:space="preserve">16 B </w:t>
      </w:r>
      <w:r w:rsidRPr="001F18CF">
        <w:rPr>
          <w:rStyle w:val="elementor-icon-list-text"/>
          <w:rFonts w:asciiTheme="minorHAnsi" w:hAnsiTheme="minorHAnsi" w:cstheme="minorHAnsi"/>
          <w:sz w:val="20"/>
          <w:szCs w:val="20"/>
        </w:rPr>
        <w:t>ustawy Pzp,</w:t>
      </w:r>
    </w:p>
    <w:p w14:paraId="2DF96B24" w14:textId="77777777" w:rsidR="000A0228" w:rsidRPr="009215CF" w:rsidRDefault="00F2204F">
      <w:pPr>
        <w:ind w:left="720"/>
        <w:jc w:val="both"/>
        <w:rPr>
          <w:rFonts w:asciiTheme="minorHAnsi" w:hAnsiTheme="minorHAnsi" w:cstheme="minorHAnsi"/>
          <w:bCs/>
        </w:rPr>
      </w:pPr>
      <w:r w:rsidRPr="009215CF">
        <w:rPr>
          <w:rFonts w:asciiTheme="minorHAnsi" w:hAnsiTheme="minorHAnsi" w:cstheme="minorHAnsi"/>
          <w:bCs/>
        </w:rPr>
        <w:t xml:space="preserve">są nadal aktualne. </w:t>
      </w:r>
    </w:p>
    <w:p w14:paraId="549011C7" w14:textId="77777777" w:rsidR="000A0228" w:rsidRPr="009215CF" w:rsidRDefault="000A0228">
      <w:pPr>
        <w:ind w:left="-142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606E6FF" w14:textId="77777777" w:rsidR="000A0228" w:rsidRPr="009215CF" w:rsidRDefault="00F2204F">
      <w:pPr>
        <w:pStyle w:val="Default"/>
        <w:ind w:left="-142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9215CF">
        <w:rPr>
          <w:rFonts w:asciiTheme="minorHAnsi" w:hAnsiTheme="minorHAnsi" w:cstheme="minorHAnsi"/>
          <w:b/>
          <w:bCs/>
          <w:color w:val="auto"/>
          <w:sz w:val="22"/>
          <w:szCs w:val="22"/>
        </w:rPr>
        <w:t>OŚWIADCZENIE DOTYCZĄCE PODANYCH INFORMACJI:</w:t>
      </w:r>
    </w:p>
    <w:p w14:paraId="41D88719" w14:textId="77777777" w:rsidR="000A0228" w:rsidRPr="009215CF" w:rsidRDefault="000A0228">
      <w:pPr>
        <w:pStyle w:val="Default"/>
        <w:ind w:left="-142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AC3A858" w14:textId="77777777" w:rsidR="000A0228" w:rsidRPr="009215CF" w:rsidRDefault="00F2204F" w:rsidP="00FB7D82">
      <w:pPr>
        <w:ind w:left="-142"/>
        <w:jc w:val="both"/>
        <w:rPr>
          <w:rFonts w:asciiTheme="minorHAnsi" w:hAnsiTheme="minorHAnsi" w:cstheme="minorHAnsi"/>
          <w:sz w:val="22"/>
          <w:szCs w:val="22"/>
        </w:rPr>
      </w:pPr>
      <w:r w:rsidRPr="009215CF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 zgodne </w:t>
      </w:r>
      <w:r w:rsidR="001E4BBC" w:rsidRPr="009215CF">
        <w:rPr>
          <w:rFonts w:asciiTheme="minorHAnsi" w:hAnsiTheme="minorHAnsi" w:cstheme="minorHAnsi"/>
          <w:sz w:val="22"/>
          <w:szCs w:val="22"/>
        </w:rPr>
        <w:br/>
      </w:r>
      <w:r w:rsidRPr="009215CF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</w:t>
      </w:r>
    </w:p>
    <w:p w14:paraId="2F1DFEC7" w14:textId="77777777" w:rsidR="000A0228" w:rsidRPr="009215CF" w:rsidRDefault="000A0228" w:rsidP="00FB7D82">
      <w:pPr>
        <w:ind w:left="-142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CC3E4B9" w14:textId="62136255" w:rsidR="000A0228" w:rsidRPr="009215CF" w:rsidRDefault="00F2204F" w:rsidP="00FB7D82">
      <w:pPr>
        <w:ind w:left="-142"/>
        <w:jc w:val="both"/>
        <w:rPr>
          <w:rFonts w:asciiTheme="minorHAnsi" w:hAnsiTheme="minorHAnsi" w:cstheme="minorHAnsi"/>
          <w:sz w:val="22"/>
          <w:szCs w:val="22"/>
        </w:rPr>
      </w:pPr>
      <w:r w:rsidRPr="009215C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W zakresie zakazów udzielania lub dalszego wykonywania wszelkich zamówień publicznych, </w:t>
      </w:r>
      <w:r w:rsidRPr="009215CF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  <w:t>o których mowa w art. 5k Rozporządzenia Rady (UE) 2022/576 z dnia 8 kwietnia 2022 r. w sprawie zmiany rozporządzenia (UE) nr 833/2014 dotyczącego śro</w:t>
      </w:r>
      <w:r w:rsidR="001E4BBC" w:rsidRPr="009215CF">
        <w:rPr>
          <w:rFonts w:asciiTheme="minorHAnsi" w:hAnsiTheme="minorHAnsi" w:cstheme="minorHAnsi"/>
          <w:b/>
          <w:bCs/>
          <w:color w:val="000000"/>
          <w:sz w:val="22"/>
          <w:szCs w:val="22"/>
        </w:rPr>
        <w:t>dków ograniczających w związku</w:t>
      </w:r>
      <w:r w:rsidR="00B3606F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</w:r>
      <w:r w:rsidRPr="009215CF">
        <w:rPr>
          <w:rFonts w:asciiTheme="minorHAnsi" w:hAnsiTheme="minorHAnsi" w:cstheme="minorHAnsi"/>
          <w:b/>
          <w:bCs/>
          <w:color w:val="000000"/>
          <w:sz w:val="22"/>
          <w:szCs w:val="22"/>
        </w:rPr>
        <w:t>z działaniami Rosji destabilizującymi sytuację na Ukrainie (dalej Rozporządzenie Rady UE), oświadczam, że:</w:t>
      </w:r>
    </w:p>
    <w:p w14:paraId="5B92B924" w14:textId="61F8798B" w:rsidR="000A0228" w:rsidRPr="00FB7D82" w:rsidRDefault="00F2204F" w:rsidP="00FB7D8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215CF">
        <w:rPr>
          <w:rFonts w:asciiTheme="minorHAnsi" w:hAnsiTheme="minorHAnsi" w:cstheme="minorHAnsi"/>
          <w:color w:val="000000"/>
          <w:sz w:val="22"/>
          <w:szCs w:val="22"/>
        </w:rPr>
        <w:t>- nie jestem objęty zakazem udzielania lub dalszego wykonywania wszelkich zamówień publicznych na podstawie art. 5k Rozporządzenia Rady UE.</w:t>
      </w:r>
    </w:p>
    <w:p w14:paraId="26D5721F" w14:textId="77777777" w:rsidR="000A0228" w:rsidRPr="00B12FDD" w:rsidRDefault="00F2204F">
      <w:pPr>
        <w:ind w:left="3828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B12FD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              NALEŻY PODPISAĆ ELEKTRONICZNIE </w:t>
      </w:r>
    </w:p>
    <w:p w14:paraId="26BC2203" w14:textId="7B4FBB24" w:rsidR="000A0228" w:rsidRPr="00B12FDD" w:rsidRDefault="00FB7D82" w:rsidP="00FB7D82">
      <w:pPr>
        <w:ind w:left="4900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B12FD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        </w:t>
      </w:r>
      <w:r w:rsidR="00F2204F" w:rsidRPr="00B12FDD">
        <w:rPr>
          <w:rFonts w:asciiTheme="minorHAnsi" w:hAnsiTheme="minorHAnsi" w:cstheme="minorHAnsi"/>
          <w:b/>
          <w:bCs/>
          <w:iCs/>
          <w:sz w:val="22"/>
          <w:szCs w:val="22"/>
        </w:rPr>
        <w:t>(PODPISEM KWALIFIKOWANYM)</w:t>
      </w:r>
    </w:p>
    <w:sectPr w:rsidR="000A0228" w:rsidRPr="00B12FDD">
      <w:headerReference w:type="default" r:id="rId7"/>
      <w:footerReference w:type="default" r:id="rId8"/>
      <w:pgSz w:w="11906" w:h="16838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D63DF" w14:textId="77777777" w:rsidR="007D442B" w:rsidRDefault="007D442B">
      <w:r>
        <w:separator/>
      </w:r>
    </w:p>
  </w:endnote>
  <w:endnote w:type="continuationSeparator" w:id="0">
    <w:p w14:paraId="5D765FF8" w14:textId="77777777" w:rsidR="007D442B" w:rsidRDefault="007D4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48755" w14:textId="77777777" w:rsidR="001C268E" w:rsidRPr="00CC55FA" w:rsidRDefault="001C268E" w:rsidP="001C268E">
    <w:pPr>
      <w:suppressAutoHyphens w:val="0"/>
      <w:autoSpaceDN/>
      <w:spacing w:after="120" w:line="276" w:lineRule="auto"/>
      <w:ind w:left="-567" w:right="-428"/>
      <w:jc w:val="both"/>
      <w:textAlignment w:val="auto"/>
      <w:rPr>
        <w:rFonts w:ascii="Calibri" w:eastAsiaTheme="minorEastAsia" w:hAnsi="Calibri" w:cs="Calibri"/>
        <w:sz w:val="18"/>
        <w:szCs w:val="18"/>
      </w:rPr>
    </w:pPr>
    <w:r w:rsidRPr="00CC55FA">
      <w:rPr>
        <w:rFonts w:ascii="Calibri" w:eastAsiaTheme="minorEastAsia" w:hAnsi="Calibri" w:cs="Calibri"/>
        <w:i/>
        <w:sz w:val="18"/>
        <w:szCs w:val="18"/>
      </w:rPr>
      <w:t>Zamawiający: Szpital Miejski w Siemianowicach Śląskich Sp. z o. o.</w:t>
    </w:r>
  </w:p>
  <w:p w14:paraId="15E9457A" w14:textId="6C24478F" w:rsidR="0027745C" w:rsidRDefault="0027745C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CB762" w14:textId="77777777" w:rsidR="007D442B" w:rsidRDefault="007D442B">
      <w:r>
        <w:rPr>
          <w:color w:val="000000"/>
        </w:rPr>
        <w:separator/>
      </w:r>
    </w:p>
  </w:footnote>
  <w:footnote w:type="continuationSeparator" w:id="0">
    <w:p w14:paraId="3FC42F9B" w14:textId="77777777" w:rsidR="007D442B" w:rsidRDefault="007D4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7D40B" w14:textId="15CF41B9" w:rsidR="001C268E" w:rsidRPr="001C268E" w:rsidRDefault="001C268E" w:rsidP="001C268E">
    <w:pPr>
      <w:tabs>
        <w:tab w:val="right" w:pos="9072"/>
      </w:tabs>
      <w:suppressAutoHyphens w:val="0"/>
      <w:autoSpaceDE w:val="0"/>
      <w:spacing w:line="276" w:lineRule="auto"/>
      <w:textAlignment w:val="auto"/>
      <w:rPr>
        <w:rFonts w:ascii="Calibri" w:hAnsi="Calibri" w:cs="Calibri"/>
        <w:i/>
        <w:color w:val="000000"/>
        <w:u w:val="single"/>
      </w:rPr>
    </w:pPr>
    <w:r w:rsidRPr="00CC55FA">
      <w:rPr>
        <w:rFonts w:ascii="Calibri" w:hAnsi="Calibri" w:cs="Calibri"/>
        <w:i/>
        <w:u w:val="single"/>
      </w:rPr>
      <w:t>numer referencyjny sprawy: SZM/DZ/</w:t>
    </w:r>
    <w:r>
      <w:rPr>
        <w:rFonts w:ascii="Calibri" w:hAnsi="Calibri" w:cs="Calibri"/>
        <w:i/>
        <w:u w:val="single"/>
      </w:rPr>
      <w:t>PN/</w:t>
    </w:r>
    <w:r w:rsidRPr="00CC55FA">
      <w:rPr>
        <w:rFonts w:ascii="Calibri" w:hAnsi="Calibri" w:cs="Calibri"/>
        <w:i/>
        <w:u w:val="single"/>
      </w:rPr>
      <w:t>340/</w:t>
    </w:r>
    <w:r w:rsidR="00232569">
      <w:rPr>
        <w:rFonts w:ascii="Calibri" w:hAnsi="Calibri" w:cs="Calibri"/>
        <w:i/>
        <w:u w:val="single"/>
      </w:rPr>
      <w:t>12</w:t>
    </w:r>
    <w:r w:rsidRPr="00CC55FA">
      <w:rPr>
        <w:rFonts w:ascii="Calibri" w:hAnsi="Calibri" w:cs="Calibri"/>
        <w:i/>
        <w:u w:val="single"/>
      </w:rPr>
      <w:t>/202</w:t>
    </w:r>
    <w:r>
      <w:rPr>
        <w:rFonts w:ascii="Calibri" w:hAnsi="Calibri" w:cs="Calibri"/>
        <w:i/>
        <w:u w:val="single"/>
      </w:rPr>
      <w:t>6</w:t>
    </w:r>
    <w:r w:rsidRPr="00CC55FA">
      <w:rPr>
        <w:rFonts w:ascii="Calibri" w:hAnsi="Calibri" w:cs="Calibri"/>
        <w:i/>
        <w:color w:val="000000"/>
        <w:sz w:val="24"/>
        <w:szCs w:val="24"/>
        <w:u w:val="single"/>
      </w:rPr>
      <w:t xml:space="preserve"> </w:t>
    </w:r>
    <w:r w:rsidRPr="00CC55FA">
      <w:rPr>
        <w:rFonts w:ascii="Calibri" w:hAnsi="Calibri" w:cs="Calibri"/>
        <w:i/>
        <w:sz w:val="24"/>
        <w:szCs w:val="24"/>
        <w:u w:val="single"/>
      </w:rPr>
      <w:t xml:space="preserve"> </w:t>
    </w:r>
    <w:r w:rsidRPr="00CC55FA">
      <w:rPr>
        <w:rFonts w:ascii="Calibri" w:hAnsi="Calibri" w:cs="Calibri"/>
        <w:i/>
        <w:color w:val="000000"/>
        <w:u w:val="single"/>
      </w:rPr>
      <w:tab/>
      <w:t>Załącznik nr</w:t>
    </w:r>
    <w:r>
      <w:rPr>
        <w:rFonts w:ascii="Calibri" w:hAnsi="Calibri" w:cs="Calibri"/>
        <w:i/>
        <w:color w:val="000000"/>
        <w:u w:val="single"/>
      </w:rPr>
      <w:t xml:space="preserve"> 3</w:t>
    </w:r>
    <w:r w:rsidRPr="00CC55FA">
      <w:rPr>
        <w:rFonts w:ascii="Calibri" w:hAnsi="Calibri" w:cs="Calibri"/>
        <w:i/>
        <w:color w:val="000000"/>
        <w:u w:val="single"/>
      </w:rPr>
      <w:t xml:space="preserve"> do SW</w:t>
    </w:r>
    <w:r>
      <w:rPr>
        <w:rFonts w:ascii="Calibri" w:hAnsi="Calibri" w:cs="Calibri"/>
        <w:i/>
        <w:color w:val="000000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A35209"/>
    <w:multiLevelType w:val="multilevel"/>
    <w:tmpl w:val="B664C8C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 w16cid:durableId="790787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228"/>
    <w:rsid w:val="00032E09"/>
    <w:rsid w:val="000343C3"/>
    <w:rsid w:val="00064CB4"/>
    <w:rsid w:val="00083E4E"/>
    <w:rsid w:val="000A0228"/>
    <w:rsid w:val="000B018E"/>
    <w:rsid w:val="000D6C09"/>
    <w:rsid w:val="00106866"/>
    <w:rsid w:val="00170054"/>
    <w:rsid w:val="001C268E"/>
    <w:rsid w:val="001E4BBC"/>
    <w:rsid w:val="001F18CF"/>
    <w:rsid w:val="00232569"/>
    <w:rsid w:val="0027745C"/>
    <w:rsid w:val="002A04CF"/>
    <w:rsid w:val="00331E3D"/>
    <w:rsid w:val="003E42B6"/>
    <w:rsid w:val="00490942"/>
    <w:rsid w:val="004A793F"/>
    <w:rsid w:val="004F1879"/>
    <w:rsid w:val="00501B31"/>
    <w:rsid w:val="0050393C"/>
    <w:rsid w:val="0058062A"/>
    <w:rsid w:val="005A5D91"/>
    <w:rsid w:val="005E3938"/>
    <w:rsid w:val="00697A55"/>
    <w:rsid w:val="006D7E74"/>
    <w:rsid w:val="00741CEF"/>
    <w:rsid w:val="00770515"/>
    <w:rsid w:val="007D442B"/>
    <w:rsid w:val="00814CE5"/>
    <w:rsid w:val="00830064"/>
    <w:rsid w:val="00863F2E"/>
    <w:rsid w:val="009215CF"/>
    <w:rsid w:val="00957B75"/>
    <w:rsid w:val="009672A8"/>
    <w:rsid w:val="00997AF0"/>
    <w:rsid w:val="009C5554"/>
    <w:rsid w:val="009F485F"/>
    <w:rsid w:val="00A56C70"/>
    <w:rsid w:val="00AA440D"/>
    <w:rsid w:val="00AD4E8F"/>
    <w:rsid w:val="00AF47CE"/>
    <w:rsid w:val="00B12FDD"/>
    <w:rsid w:val="00B3606F"/>
    <w:rsid w:val="00B451ED"/>
    <w:rsid w:val="00BA4A22"/>
    <w:rsid w:val="00BC0CFA"/>
    <w:rsid w:val="00BC542E"/>
    <w:rsid w:val="00C22A2D"/>
    <w:rsid w:val="00C26B7F"/>
    <w:rsid w:val="00C534FD"/>
    <w:rsid w:val="00C71D34"/>
    <w:rsid w:val="00D26AE4"/>
    <w:rsid w:val="00D82357"/>
    <w:rsid w:val="00DA6E47"/>
    <w:rsid w:val="00DD1D3E"/>
    <w:rsid w:val="00E83F30"/>
    <w:rsid w:val="00EB70A2"/>
    <w:rsid w:val="00F2204F"/>
    <w:rsid w:val="00FB7D82"/>
    <w:rsid w:val="00FC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7822D"/>
  <w15:docId w15:val="{FFDBFFB5-E7E0-440A-9C4E-27158C4A4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pPr>
      <w:keepNext/>
      <w:spacing w:before="240" w:after="60"/>
      <w:outlineLvl w:val="0"/>
    </w:pPr>
    <w:rPr>
      <w:rFonts w:ascii="Arial" w:hAnsi="Arial"/>
      <w:b/>
      <w:kern w:val="3"/>
      <w:sz w:val="28"/>
    </w:rPr>
  </w:style>
  <w:style w:type="paragraph" w:styleId="Nagwek2">
    <w:name w:val="heading 2"/>
    <w:basedOn w:val="Normalny"/>
    <w:next w:val="Normalny"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basedOn w:val="Domylnaczcionkaakapitu"/>
    <w:rPr>
      <w:sz w:val="16"/>
    </w:rPr>
  </w:style>
  <w:style w:type="paragraph" w:styleId="Tekstkomentarza">
    <w:name w:val="annotation text"/>
    <w:basedOn w:val="Normalny"/>
  </w:style>
  <w:style w:type="paragraph" w:styleId="Tytu">
    <w:name w:val="Title"/>
    <w:basedOn w:val="Normalny"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character" w:customStyle="1" w:styleId="pktZnak">
    <w:name w:val="pkt Znak"/>
    <w:rPr>
      <w:sz w:val="24"/>
      <w:szCs w:val="24"/>
    </w:rPr>
  </w:style>
  <w:style w:type="paragraph" w:customStyle="1" w:styleId="pkt">
    <w:name w:val="pkt"/>
    <w:basedOn w:val="Normalny"/>
    <w:pPr>
      <w:suppressAutoHyphens w:val="0"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customStyle="1" w:styleId="Default">
    <w:name w:val="Default"/>
    <w:pPr>
      <w:autoSpaceDE w:val="0"/>
      <w:textAlignment w:val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elementor-icon-list-item">
    <w:name w:val="elementor-icon-list-item"/>
    <w:basedOn w:val="Normalny"/>
    <w:pPr>
      <w:suppressAutoHyphens w:val="0"/>
      <w:spacing w:before="100" w:after="100"/>
      <w:textAlignment w:val="auto"/>
    </w:pPr>
    <w:rPr>
      <w:sz w:val="24"/>
      <w:szCs w:val="24"/>
    </w:rPr>
  </w:style>
  <w:style w:type="character" w:customStyle="1" w:styleId="elementor-icon-list-text">
    <w:name w:val="elementor-icon-list-text"/>
    <w:basedOn w:val="Domylnaczcionkaakapitu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3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ocuments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1</Pages>
  <Words>371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szpital</dc:creator>
  <cp:lastModifiedBy>Marta Szczerba</cp:lastModifiedBy>
  <cp:revision>17</cp:revision>
  <cp:lastPrinted>2025-09-18T06:12:00Z</cp:lastPrinted>
  <dcterms:created xsi:type="dcterms:W3CDTF">2025-04-16T06:18:00Z</dcterms:created>
  <dcterms:modified xsi:type="dcterms:W3CDTF">2026-04-10T07:34:00Z</dcterms:modified>
</cp:coreProperties>
</file>